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C830" w14:textId="77777777" w:rsidR="008B4EAE" w:rsidRDefault="00EF0A4D" w:rsidP="008F4100">
      <w:pPr>
        <w:jc w:val="center"/>
      </w:pPr>
      <w:r>
        <w:rPr>
          <w:noProof/>
          <w:lang w:eastAsia="fr-FR"/>
        </w:rPr>
        <w:drawing>
          <wp:inline distT="0" distB="0" distL="0" distR="0" wp14:anchorId="26DBD9A3" wp14:editId="5B38FAA2">
            <wp:extent cx="3454400" cy="4953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cotravail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7AB1B" w14:textId="77777777" w:rsidR="008B4EAE" w:rsidRDefault="008B4EAE"/>
    <w:p w14:paraId="643C3610" w14:textId="77777777" w:rsidR="008B4EAE" w:rsidRDefault="008B4EAE"/>
    <w:p w14:paraId="74F2E0CC" w14:textId="77777777" w:rsidR="00D64E0B" w:rsidRDefault="00D64E0B"/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797A45B" w14:textId="77777777" w:rsidTr="00A54692">
        <w:tc>
          <w:tcPr>
            <w:tcW w:w="9062" w:type="dxa"/>
          </w:tcPr>
          <w:p w14:paraId="3DC05C09" w14:textId="77777777" w:rsidR="0002103C" w:rsidRPr="0098366D" w:rsidRDefault="005A6310" w:rsidP="005A631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A6310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contestation de vos dates de congés payés</w:t>
            </w:r>
          </w:p>
        </w:tc>
      </w:tr>
    </w:tbl>
    <w:p w14:paraId="2F88FDCB" w14:textId="77777777" w:rsidR="00EB099F" w:rsidRDefault="00EB099F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EB099F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votre employeur a respecté les obligations légales</w:t>
      </w:r>
    </w:p>
    <w:p w14:paraId="357D1A3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B63255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59C5C63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EB099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EB099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A911D61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Contestation de mes dates de congés payés</w:t>
      </w:r>
    </w:p>
    <w:p w14:paraId="4C20DCCB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Lieu, Date,</w:t>
      </w:r>
    </w:p>
    <w:p w14:paraId="23C32752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Madame, Monsieur,</w:t>
      </w:r>
    </w:p>
    <w:p w14:paraId="10C84AE3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Vous m’avez notifié mes dates de congés payés le &lt; date &gt;.</w:t>
      </w:r>
    </w:p>
    <w:p w14:paraId="6EED8EA0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Les dates de congés payés que vous me proposez du &lt; date &gt; au &lt; date &gt; ne me conviennent pas.</w:t>
      </w:r>
    </w:p>
    <w:p w14:paraId="2A8577C1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En effet, &lt; expliquez en quoi les dates ne vous conviennent pas, expliquez pourquoi vous avez besoin d’autres dates de congés  &gt;</w:t>
      </w:r>
    </w:p>
    <w:p w14:paraId="5D4FE2AE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Je vous serais donc gré de bien vouloir m’accorder le bénéfice de la prise de congés pour la période du &lt; date &gt; au &lt; date &gt; soit &lt; nombre de jours&gt; jours de congés payés.</w:t>
      </w:r>
    </w:p>
    <w:p w14:paraId="5CB8168F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Je vous remercie par avance de compréhension et je vous prie d’agréer, Madame, Monsieur, mes salutations distinguées.</w:t>
      </w:r>
    </w:p>
    <w:p w14:paraId="1D4654A0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2E294E73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1B360D5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599670B1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7B6E21AC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4B0EBF7E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0FD50FEE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7BD0D80D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15FD6C94" w14:textId="77777777" w:rsidR="00EB099F" w:rsidRPr="00E00AFD" w:rsidRDefault="00EB099F" w:rsidP="00E00AFD">
      <w:pPr>
        <w:rPr>
          <w:rFonts w:ascii="Arial" w:eastAsia="Times New Roman" w:hAnsi="Arial" w:cs="Arial"/>
          <w:lang w:eastAsia="fr-FR"/>
        </w:rPr>
      </w:pPr>
    </w:p>
    <w:p w14:paraId="363B1500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3A1736D" w14:textId="77777777" w:rsidR="00EB099F" w:rsidRDefault="00EB099F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EB099F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votre employeur n’a pas respecté le délai légal d’un mois</w:t>
      </w:r>
    </w:p>
    <w:p w14:paraId="33D5C895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B7CC782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CFE95B9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EB099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EB099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DC2CFB1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Contestation de mes dates de congés payés</w:t>
      </w:r>
    </w:p>
    <w:p w14:paraId="35A6B250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Lieu, Date,</w:t>
      </w:r>
    </w:p>
    <w:p w14:paraId="57136806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Madame, Monsieur,</w:t>
      </w:r>
    </w:p>
    <w:p w14:paraId="1E8A9A87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Vous m’avez notifié mes dates de congés payés le &lt; date &gt;.</w:t>
      </w:r>
    </w:p>
    <w:p w14:paraId="4656F98B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Or, vous n’avez pas respecté le délai minimal d’un mois imposé par l’article D. 3141-6 du code du travail pour me communiquer mes dates de congés payés.</w:t>
      </w:r>
    </w:p>
    <w:p w14:paraId="11B034CC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Ce qui a pour conséquence que les dates de congés payés que vous me proposez du &lt; date &gt; au &lt; date &gt; ne me conviennent pas.</w:t>
      </w:r>
    </w:p>
    <w:p w14:paraId="2FE62DC8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En effet, &lt; expliquez en quoi les dates ne vous conviennent pas, expliquez pourquoi vous avez besoins d’autres dates de congés  &gt;</w:t>
      </w:r>
    </w:p>
    <w:p w14:paraId="2C7729EC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Je vous serais donc gré de bien vouloir m’accorder le bénéfice de la prise de congés pour la période du &lt; date &gt; au &lt; date &gt; soit &lt; nombre de jours&gt; jours de congés payés.</w:t>
      </w:r>
    </w:p>
    <w:p w14:paraId="72901B86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Je vous remercie par avance de compréhension et je vous prie d’agréer, Madame, Monsieur, mes salutations distinguées.</w:t>
      </w:r>
    </w:p>
    <w:p w14:paraId="1D7CC6E3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56E6B8D2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C4D3FA1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6A8F008B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0B14B47C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345CA04F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607ED76E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7D1B83E7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23A0392B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54BDF106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15D45B2F" w14:textId="77777777" w:rsidR="00EB099F" w:rsidRDefault="00EB099F" w:rsidP="00E00AFD">
      <w:pPr>
        <w:rPr>
          <w:rFonts w:ascii="Arial" w:eastAsia="Times New Roman" w:hAnsi="Arial" w:cs="Arial"/>
          <w:lang w:eastAsia="fr-FR"/>
        </w:rPr>
      </w:pPr>
    </w:p>
    <w:p w14:paraId="0EBAD20D" w14:textId="77777777" w:rsidR="00EB099F" w:rsidRDefault="00EB099F" w:rsidP="00B835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EB099F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votre employeur n’a pas tenu compte des obligations légales de fixation de l’ordre des départs (situation de famille, ancienneté, activité chez un autre employeur …)</w:t>
      </w:r>
    </w:p>
    <w:p w14:paraId="3018E423" w14:textId="77777777" w:rsidR="00B8357D" w:rsidRPr="00060838" w:rsidRDefault="00B8357D" w:rsidP="00B835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5F4DB05" w14:textId="77777777" w:rsidR="00B8357D" w:rsidRPr="00060838" w:rsidRDefault="00B8357D" w:rsidP="00B8357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D833385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EB099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EB099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D5C53F4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Contestation de mes dates de congés payés</w:t>
      </w:r>
    </w:p>
    <w:p w14:paraId="2A0D7AEE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Lieu, Date,</w:t>
      </w:r>
    </w:p>
    <w:p w14:paraId="6231B448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Madame, Monsieur,</w:t>
      </w:r>
    </w:p>
    <w:p w14:paraId="27DE145C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Les dates de congés payés que vous me proposez du &lt; date &gt; au &lt; date &gt; ne me conviennent pas.</w:t>
      </w:r>
    </w:p>
    <w:p w14:paraId="0DBFDDF9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En effet, &lt; expliquez en quoi les dates ne vous conviennent pas, expliquez pourquoi vous avez besoin d’autres dates de congés et argumentez avec les obligations définies dans les articles L. 3141-14 ou L. 3414-15  du code du travail (ancienneté, conjoint …) &gt;</w:t>
      </w:r>
    </w:p>
    <w:p w14:paraId="14B3570D" w14:textId="77777777" w:rsidR="00EB099F" w:rsidRPr="00EB099F" w:rsidRDefault="00EB099F" w:rsidP="00EB099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Je vous serais donc gré de bien vouloir m’accorder le bénéfice de la prise de congés pour la période du &lt; date &gt; au &lt; date &gt; soit &lt; nombre de jours&gt; jours de congés payés.</w:t>
      </w:r>
    </w:p>
    <w:p w14:paraId="3F1F4D0A" w14:textId="77777777" w:rsidR="00B8357D" w:rsidRDefault="00EB099F" w:rsidP="00B835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B099F">
        <w:rPr>
          <w:rFonts w:ascii="Arial" w:eastAsia="Times New Roman" w:hAnsi="Arial" w:cs="Arial"/>
          <w:bCs/>
          <w:lang w:eastAsia="fr-FR"/>
        </w:rPr>
        <w:t>Je vous remercie par avance de compréhension et je vous prie d’agréer, Madame, Monsieur, mes salutations distinguées.</w:t>
      </w:r>
    </w:p>
    <w:p w14:paraId="2EDB3EC4" w14:textId="77777777" w:rsidR="00B8357D" w:rsidRPr="006436A4" w:rsidRDefault="00B8357D" w:rsidP="00B8357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2C03BFA5" w14:textId="77777777" w:rsidR="00B8357D" w:rsidRPr="00E00AFD" w:rsidRDefault="00B8357D" w:rsidP="00E00AFD">
      <w:pPr>
        <w:rPr>
          <w:rFonts w:ascii="Arial" w:eastAsia="Times New Roman" w:hAnsi="Arial" w:cs="Arial"/>
          <w:lang w:eastAsia="fr-FR"/>
        </w:rPr>
      </w:pPr>
    </w:p>
    <w:sectPr w:rsidR="00B8357D" w:rsidRPr="00E00AFD" w:rsidSect="00484A0B">
      <w:headerReference w:type="default" r:id="rId8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F6C74" w14:textId="77777777" w:rsidR="002925CB" w:rsidRDefault="002925CB" w:rsidP="002C45CC">
      <w:pPr>
        <w:spacing w:after="0" w:line="240" w:lineRule="auto"/>
      </w:pPr>
      <w:r>
        <w:separator/>
      </w:r>
    </w:p>
  </w:endnote>
  <w:endnote w:type="continuationSeparator" w:id="0">
    <w:p w14:paraId="2740AAE4" w14:textId="77777777" w:rsidR="002925CB" w:rsidRDefault="002925CB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4F5B1" w14:textId="77777777" w:rsidR="002925CB" w:rsidRDefault="002925CB" w:rsidP="002C45CC">
      <w:pPr>
        <w:spacing w:after="0" w:line="240" w:lineRule="auto"/>
      </w:pPr>
      <w:r>
        <w:separator/>
      </w:r>
    </w:p>
  </w:footnote>
  <w:footnote w:type="continuationSeparator" w:id="0">
    <w:p w14:paraId="5F9F4E55" w14:textId="77777777" w:rsidR="002925CB" w:rsidRDefault="002925CB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E5C9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41229A3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310"/>
    <w:rsid w:val="0000435F"/>
    <w:rsid w:val="0000541B"/>
    <w:rsid w:val="0002103C"/>
    <w:rsid w:val="00035116"/>
    <w:rsid w:val="00185DF4"/>
    <w:rsid w:val="00254875"/>
    <w:rsid w:val="0029160E"/>
    <w:rsid w:val="002925CB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A6310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0DA8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8357D"/>
    <w:rsid w:val="00BA0480"/>
    <w:rsid w:val="00BB2564"/>
    <w:rsid w:val="00BF7483"/>
    <w:rsid w:val="00C20BB7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99F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D7934"/>
  <w15:docId w15:val="{06D83D89-4852-4B74-AFF7-B56217A4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3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EE0C4-9CAE-48CC-96D5-0FC9A592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3 lettre.dotx</Template>
  <TotalTime>3</TotalTime>
  <Pages>3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2016-02-15T16:35:00Z</dcterms:created>
  <dcterms:modified xsi:type="dcterms:W3CDTF">2026-05-13T09:51:00Z</dcterms:modified>
</cp:coreProperties>
</file>